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63B9" w:rsidP="00294B9F" w:rsidRDefault="00294B9F" w14:paraId="0c9b78b" w14:textId="0c9b78b">
      <w:pPr>
        <w:pStyle w:val="Naslov1"/>
        <w:tabs>
          <w:tab w:val="left" w:pos="0"/>
          <w:tab w:val="left" w:pos="4536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="00A563B9" w:rsidP="00294B9F" w:rsidRDefault="00A563B9">
      <w:pPr>
        <w:pStyle w:val="Naslov1"/>
        <w:tabs>
          <w:tab w:val="left" w:pos="0"/>
          <w:tab w:val="left" w:pos="4536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Pr="00A563B9" w:rsidR="00A563B9" w:rsidP="00294B9F" w:rsidRDefault="00A563B9">
      <w:pPr>
        <w:pStyle w:val="Naslov1"/>
        <w:tabs>
          <w:tab w:val="left" w:pos="0"/>
          <w:tab w:val="left" w:pos="4536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Pr="00B82206" w:rsidR="00F15066" w:rsidP="00294B9F" w:rsidRDefault="00F15066">
      <w:pPr>
        <w:pStyle w:val="Naslov1"/>
        <w:tabs>
          <w:tab w:val="left" w:pos="0"/>
          <w:tab w:val="left" w:pos="4536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Pr="00B82206" w:rsidR="00F15066" w:rsidP="00F15066" w:rsidRDefault="00511B47">
      <w:pPr>
        <w:tabs>
          <w:tab w:val="left" w:pos="4678"/>
        </w:tabs>
        <w:ind w:left="4678" w:hanging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Pr="00B82206" w:rsidR="00F15066">
        <w:rPr>
          <w:b/>
          <w:szCs w:val="24"/>
        </w:rPr>
        <w:t>da Vukovara 84</w:t>
      </w:r>
    </w:p>
    <w:p w:rsidRPr="00B82206" w:rsidR="00F15066" w:rsidP="00F15066" w:rsidRDefault="00F15066">
      <w:pPr>
        <w:tabs>
          <w:tab w:val="left" w:pos="0"/>
        </w:tabs>
        <w:ind w:left="4678" w:right="-51" w:hanging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="00F15066" w:rsidP="00F15066" w:rsidRDefault="00F15066">
      <w:pPr>
        <w:pStyle w:val="Naslov6"/>
        <w:framePr w:wrap="auto" w:hAnchor="page" w:vAnchor="text" w:x="2450" w:y="500"/>
        <w:rPr>
          <w:sz w:val="28"/>
        </w:rPr>
      </w:pPr>
      <w:r>
        <w:rPr>
          <w:sz w:val="28"/>
        </w:rPr>
        <w:t>R o č i š t e</w:t>
      </w:r>
    </w:p>
    <w:p w:rsidR="00F15066" w:rsidP="00F15066" w:rsidRDefault="00F15066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R o č i š t e</w:t>
      </w:r>
    </w:p>
    <w:p w:rsidR="00185608" w:rsidP="00551927" w:rsidRDefault="006935AC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17.09.2020.</w:t>
      </w:r>
    </w:p>
    <w:p w:rsidR="00185608" w:rsidP="00F15066" w:rsidRDefault="00185608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</w:pPr>
    </w:p>
    <w:p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4B435A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1C1743">
        <w:rPr>
          <w:sz w:val="23"/>
          <w:szCs w:val="23"/>
        </w:rPr>
        <w:t>59/2016</w:t>
      </w: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Pr="00551927" w:rsidR="00F15066" w:rsidP="00F15066" w:rsidRDefault="00AC15AC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Pr="00551927" w:rsidR="00185608">
        <w:rPr>
          <w:sz w:val="23"/>
          <w:szCs w:val="23"/>
          <w:lang w:val="hr-HR"/>
        </w:rPr>
        <w:tab/>
      </w:r>
      <w:r w:rsidR="001C1743">
        <w:rPr>
          <w:sz w:val="23"/>
          <w:szCs w:val="23"/>
          <w:lang w:val="hr-HR"/>
        </w:rPr>
        <w:t>Mirko Mihaljinec</w:t>
      </w:r>
    </w:p>
    <w:p w:rsidRPr="00551927" w:rsidR="001D0E45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Pr="00551927" w:rsidR="00C60EB8">
        <w:rPr>
          <w:sz w:val="23"/>
          <w:szCs w:val="23"/>
          <w:lang w:val="hr-HR"/>
        </w:rPr>
        <w:tab/>
      </w:r>
      <w:r w:rsidRPr="00551927" w:rsidR="00C60EB8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Pr="00551927" w:rsidR="002A3690">
        <w:rPr>
          <w:sz w:val="23"/>
          <w:szCs w:val="23"/>
          <w:lang w:val="hr-HR"/>
        </w:rPr>
        <w:tab/>
      </w:r>
    </w:p>
    <w:p w:rsidRPr="000E5BA2" w:rsidR="001D0E45" w:rsidP="00F15066" w:rsidRDefault="001D0E45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</w:p>
    <w:p w:rsidR="00F15066" w:rsidP="00C60EB8" w:rsidRDefault="00F15066">
      <w:pPr>
        <w:rPr>
          <w:szCs w:val="24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6935AC" w:rsidP="006935AC" w:rsidRDefault="006935AC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="006935AC" w:rsidP="006935AC" w:rsidRDefault="006935AC">
      <w:pPr>
        <w:jc w:val="center"/>
        <w:rPr>
          <w:rFonts w:eastAsia="Arial Unicode MS"/>
        </w:rPr>
      </w:pPr>
    </w:p>
    <w:p w:rsidR="006935AC" w:rsidP="006935AC" w:rsidRDefault="00693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="006935AC" w:rsidP="006935AC" w:rsidRDefault="006935AC">
      <w:pPr>
        <w:jc w:val="center"/>
        <w:rPr>
          <w:rFonts w:eastAsia="Arial Unicode MS"/>
          <w:b/>
        </w:rPr>
      </w:pPr>
    </w:p>
    <w:p w:rsidR="006935AC" w:rsidP="006935AC" w:rsidRDefault="006935AC">
      <w:pPr>
        <w:rPr>
          <w:rFonts w:eastAsia="Arial Unicode MS"/>
        </w:rPr>
      </w:pPr>
      <w:r>
        <w:rPr>
          <w:rFonts w:eastAsia="Arial Unicode MS"/>
        </w:rPr>
        <w:tab/>
      </w:r>
      <w:r w:rsidR="001C1743">
        <w:rPr>
          <w:rFonts w:eastAsia="Arial Unicode MS"/>
          <w:sz w:val="28"/>
        </w:rPr>
        <w:t>Valentin Jakovac</w:t>
      </w:r>
    </w:p>
    <w:p w:rsidR="006935AC" w:rsidP="006935AC" w:rsidRDefault="006935AC">
      <w:pPr>
        <w:tabs>
          <w:tab w:val="left" w:pos="0"/>
          <w:tab w:val="left" w:pos="3180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</w:pPr>
      <w:r>
        <w:t xml:space="preserve">              Pozivate se na ročište u gornjoj pravnoj stvari na dan </w:t>
      </w:r>
      <w:r>
        <w:rPr>
          <w:b/>
        </w:rPr>
        <w:t xml:space="preserve">17.09.2020. </w:t>
      </w:r>
      <w:r>
        <w:t xml:space="preserve"> u </w:t>
      </w:r>
      <w:r w:rsidR="001C1743">
        <w:rPr>
          <w:b/>
        </w:rPr>
        <w:t xml:space="preserve">9,45 </w:t>
      </w:r>
      <w:r>
        <w:t xml:space="preserve">sati, u ovaj sud, Ulica grada Vukovara 84, </w:t>
      </w:r>
      <w:r>
        <w:rPr>
          <w:b/>
        </w:rPr>
        <w:t>soba broj 617/VI</w:t>
      </w:r>
    </w:p>
    <w:p w:rsidR="006935AC" w:rsidP="006935AC" w:rsidRDefault="006935AC">
      <w:pPr>
        <w:jc w:val="both"/>
      </w:pPr>
      <w:r>
        <w:t> 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sz w:val="22"/>
          <w:lang w:val="hr-HR"/>
        </w:rPr>
      </w:pPr>
    </w:p>
    <w:p w:rsidR="006935AC" w:rsidP="006935AC" w:rsidRDefault="006935AC">
      <w:pPr>
        <w:jc w:val="center"/>
        <w:rPr>
          <w:sz w:val="22"/>
          <w:lang w:val="hr-HR"/>
        </w:rPr>
      </w:pPr>
      <w:r>
        <w:rPr>
          <w:szCs w:val="24"/>
          <w:lang w:val="hr-HR"/>
        </w:rPr>
        <w:t>U Zagrebu</w:t>
      </w:r>
      <w:r>
        <w:rPr>
          <w:sz w:val="22"/>
          <w:lang w:val="hr-HR"/>
        </w:rPr>
        <w:t xml:space="preserve"> </w:t>
      </w:r>
      <w:r w:rsidR="001C1743">
        <w:rPr>
          <w:sz w:val="22"/>
          <w:lang w:val="hr-HR"/>
        </w:rPr>
        <w:t>02.09</w:t>
      </w:r>
      <w:r>
        <w:rPr>
          <w:sz w:val="22"/>
          <w:lang w:val="hr-HR"/>
        </w:rPr>
        <w:t>.2020.</w:t>
      </w: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="00D23539" w:rsidRDefault="00BF792E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4B435A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="00D23539" w:rsidRDefault="00D23539"/>
    <w:p w:rsidR="00D23539" w:rsidRDefault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="00D23539" w:rsidRDefault="003F0F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4B435A">
        <w:t>Marija Mikulić</w:t>
      </w:r>
    </w:p>
    <w:p w:rsidR="00D23539" w:rsidRDefault="00D23539"/>
    <w:sectPr w:rsidR="00D23539" w:rsidSect="00060740">
      <w:pgSz w:w="11906" w:h="16838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C1743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004BF"/>
    <w:rsid w:val="00313B45"/>
    <w:rsid w:val="003741CC"/>
    <w:rsid w:val="00386E8B"/>
    <w:rsid w:val="00387404"/>
    <w:rsid w:val="003F0F74"/>
    <w:rsid w:val="0043529C"/>
    <w:rsid w:val="004857BB"/>
    <w:rsid w:val="004B435A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935AC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type="paragraph" w:styleId="Naslov6">
    <w:name w:val="heading 6"/>
    <w:basedOn w:val="Normal"/>
    <w:next w:val="Normal"/>
    <w:qFormat/>
    <w:rsid w:val="00F15066"/>
    <w:pPr>
      <w:spacing w:before="240" w:after="60"/>
      <w:outlineLvl w:val="5"/>
    </w:pPr>
    <w:rPr>
      <w:b/>
      <w:bCs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857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C17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174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174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174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174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7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7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7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7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303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2. rujna 2020.</izvorni_sadrzaj>
    <derivirana_varijabla naziv="DomainObject.Datum_1">2.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95</properties:Words>
  <properties:Characters>416</properties:Characters>
  <properties:Lines>45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ZAGREBU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2019-05-30T13:00:00Z</dcterms:created>
  <dc:creator>opcinski sud zagreb</dc:creator>
  <cp:lastModifiedBy>Marija Mikulić</cp:lastModifiedBy>
  <cp:lastPrinted>2018-11-07T11:55:00Z</cp:lastPrinted>
  <dcterms:modified xmlns:xsi="http://www.w3.org/2001/XMLSchema-instance" xsi:type="dcterms:W3CDTF">2020-09-02T11:46:00Z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Valentin Jakovac - Ročište (1.POZIV za davanje izjave povj.ŠPRANCA.docx)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